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569431C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F599D">
        <w:rPr>
          <w:rFonts w:ascii="Arial" w:eastAsia="MS Mincho" w:hAnsi="Arial" w:cs="Arial"/>
          <w:b/>
          <w:sz w:val="24"/>
          <w:szCs w:val="24"/>
          <w:lang w:eastAsia="ja-JP"/>
        </w:rPr>
        <w:t>2189</w:t>
      </w:r>
      <w:bookmarkStart w:id="0" w:name="_GoBack"/>
      <w:bookmarkEnd w:id="0"/>
    </w:p>
    <w:p w14:paraId="37928451" w14:textId="7E415BD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E876272" w14:textId="0728B87F" w:rsidR="00FD1A86" w:rsidRPr="00FD1A86" w:rsidRDefault="0009108F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D1A86" w:rsidRPr="00FD1A86">
        <w:rPr>
          <w:rFonts w:ascii="Arial" w:hAnsi="Arial" w:cs="Arial"/>
          <w:b/>
          <w:bCs/>
        </w:rPr>
        <w:t>Reply LS on Support for managing slice for trusted third-party owned application</w:t>
      </w:r>
    </w:p>
    <w:p w14:paraId="175F88D6" w14:textId="7D92FC0D" w:rsidR="0009108F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D1A86">
        <w:rPr>
          <w:rFonts w:ascii="Arial" w:hAnsi="Arial" w:cs="Arial"/>
          <w:b/>
          <w:bCs/>
        </w:rPr>
        <w:t>Response to:</w:t>
      </w:r>
      <w:r w:rsidRPr="00FD1A86">
        <w:rPr>
          <w:rFonts w:ascii="Arial" w:hAnsi="Arial" w:cs="Arial"/>
          <w:b/>
          <w:bCs/>
        </w:rPr>
        <w:tab/>
      </w:r>
      <w:r w:rsidR="00B75DFC" w:rsidRPr="00B75DFC">
        <w:rPr>
          <w:rFonts w:ascii="Arial" w:hAnsi="Arial" w:cs="Arial"/>
          <w:b/>
          <w:bCs/>
        </w:rPr>
        <w:t xml:space="preserve">LS </w:t>
      </w:r>
      <w:r w:rsidR="00B75DFC" w:rsidRPr="00FD1A86">
        <w:rPr>
          <w:rFonts w:ascii="Arial" w:hAnsi="Arial" w:cs="Arial"/>
          <w:b/>
          <w:bCs/>
        </w:rPr>
        <w:t>S</w:t>
      </w:r>
      <w:r w:rsidR="00B75DFC">
        <w:rPr>
          <w:rFonts w:ascii="Arial" w:hAnsi="Arial" w:cs="Arial"/>
          <w:b/>
          <w:bCs/>
        </w:rPr>
        <w:t>6</w:t>
      </w:r>
      <w:r w:rsidR="00B75DFC" w:rsidRPr="00FD1A86">
        <w:rPr>
          <w:rFonts w:ascii="Arial" w:hAnsi="Arial" w:cs="Arial"/>
          <w:b/>
          <w:bCs/>
        </w:rPr>
        <w:t>-221484</w:t>
      </w:r>
      <w:r w:rsidR="00B75DFC">
        <w:rPr>
          <w:rFonts w:ascii="Arial" w:hAnsi="Arial" w:cs="Arial"/>
          <w:b/>
          <w:bCs/>
        </w:rPr>
        <w:t xml:space="preserve"> </w:t>
      </w:r>
      <w:r w:rsidR="00B75DFC" w:rsidRPr="00B75DFC">
        <w:rPr>
          <w:rFonts w:ascii="Arial" w:hAnsi="Arial" w:cs="Arial"/>
          <w:b/>
          <w:bCs/>
        </w:rPr>
        <w:t xml:space="preserve">on Issues Network Slice information delivery to a 3rd party </w:t>
      </w:r>
      <w:r w:rsidR="00B75DFC">
        <w:rPr>
          <w:rFonts w:ascii="Arial" w:hAnsi="Arial" w:cs="Arial"/>
          <w:b/>
          <w:bCs/>
        </w:rPr>
        <w:t xml:space="preserve">from SA6 </w:t>
      </w:r>
    </w:p>
    <w:p w14:paraId="5995C04C" w14:textId="77777777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1" w:name="OLE_LINK59"/>
      <w:bookmarkStart w:id="2" w:name="OLE_LINK60"/>
      <w:bookmarkStart w:id="3" w:name="OLE_LINK61"/>
      <w:r w:rsidRPr="00FD1A86">
        <w:rPr>
          <w:rFonts w:ascii="Arial" w:hAnsi="Arial" w:cs="Arial"/>
          <w:b/>
          <w:bCs/>
        </w:rPr>
        <w:t>Release:</w:t>
      </w:r>
      <w:r w:rsidRPr="00FD1A86">
        <w:rPr>
          <w:rFonts w:ascii="Arial" w:hAnsi="Arial" w:cs="Arial"/>
          <w:b/>
          <w:bCs/>
        </w:rPr>
        <w:tab/>
        <w:t>Rel-18</w:t>
      </w:r>
    </w:p>
    <w:bookmarkEnd w:id="1"/>
    <w:bookmarkEnd w:id="2"/>
    <w:bookmarkEnd w:id="3"/>
    <w:p w14:paraId="60FF17AC" w14:textId="279ACA06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D1A86">
        <w:rPr>
          <w:rFonts w:ascii="Arial" w:hAnsi="Arial" w:cs="Arial"/>
          <w:b/>
          <w:bCs/>
        </w:rPr>
        <w:t>Work Item:</w:t>
      </w:r>
      <w:r w:rsidRPr="00FD1A8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-</w:t>
      </w:r>
    </w:p>
    <w:p w14:paraId="353C0930" w14:textId="77777777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3938E6" w14:textId="369CEBDB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D1A86">
        <w:rPr>
          <w:rFonts w:ascii="Arial" w:hAnsi="Arial" w:cs="Arial"/>
          <w:b/>
          <w:bCs/>
        </w:rPr>
        <w:t>Source:</w:t>
      </w:r>
      <w:r w:rsidRPr="00FD1A86">
        <w:rPr>
          <w:rFonts w:ascii="Arial" w:hAnsi="Arial" w:cs="Arial"/>
          <w:b/>
          <w:bCs/>
        </w:rPr>
        <w:tab/>
        <w:t>SA1</w:t>
      </w:r>
    </w:p>
    <w:p w14:paraId="3D48ADD1" w14:textId="5DA2ACFC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D1A86">
        <w:rPr>
          <w:rFonts w:ascii="Arial" w:hAnsi="Arial" w:cs="Arial"/>
          <w:b/>
          <w:bCs/>
        </w:rPr>
        <w:t>To:</w:t>
      </w:r>
      <w:r w:rsidRPr="00FD1A8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SA6</w:t>
      </w:r>
    </w:p>
    <w:p w14:paraId="2840F1BC" w14:textId="25145F6B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4" w:name="OLE_LINK45"/>
      <w:bookmarkStart w:id="5" w:name="OLE_LINK46"/>
      <w:r w:rsidRPr="00FD1A86">
        <w:rPr>
          <w:rFonts w:ascii="Arial" w:hAnsi="Arial" w:cs="Arial"/>
          <w:b/>
          <w:bCs/>
        </w:rPr>
        <w:t>Cc:</w:t>
      </w:r>
      <w:r w:rsidRPr="00FD1A8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SA2</w:t>
      </w:r>
    </w:p>
    <w:bookmarkEnd w:id="4"/>
    <w:bookmarkEnd w:id="5"/>
    <w:p w14:paraId="5E8685B9" w14:textId="77777777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9C4EE89" w14:textId="105FB155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D1A86">
        <w:rPr>
          <w:rFonts w:ascii="Arial" w:hAnsi="Arial" w:cs="Arial"/>
          <w:b/>
          <w:bCs/>
        </w:rPr>
        <w:t>Contact person:</w:t>
      </w:r>
      <w:r w:rsidRPr="00FD1A8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Xiaonan Shi</w:t>
      </w:r>
    </w:p>
    <w:p w14:paraId="42FFDFED" w14:textId="563C984A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D1A8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shixiaonan@chinamobile.</w:t>
      </w:r>
      <w:r w:rsidRPr="00FD1A86">
        <w:rPr>
          <w:rFonts w:ascii="Arial" w:hAnsi="Arial" w:cs="Arial"/>
          <w:b/>
          <w:bCs/>
        </w:rPr>
        <w:t>com</w:t>
      </w:r>
    </w:p>
    <w:p w14:paraId="6D3E5EFC" w14:textId="77777777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CCEEC3A" w14:textId="6C52F68D" w:rsidR="00FD1A86" w:rsidRDefault="00FD1A86" w:rsidP="00FD1A86">
      <w:pPr>
        <w:spacing w:after="120"/>
        <w:ind w:left="1985" w:hanging="1985"/>
        <w:rPr>
          <w:bCs/>
        </w:rPr>
      </w:pPr>
      <w:r w:rsidRPr="00FD1A86">
        <w:rPr>
          <w:rFonts w:ascii="Arial" w:hAnsi="Arial" w:cs="Arial"/>
          <w:b/>
          <w:bCs/>
        </w:rPr>
        <w:t>Send any reply LS to:</w:t>
      </w:r>
      <w:r w:rsidRPr="00FD1A86">
        <w:rPr>
          <w:rFonts w:ascii="Arial" w:hAnsi="Arial" w:cs="Arial"/>
          <w:b/>
          <w:bCs/>
        </w:rPr>
        <w:tab/>
        <w:t xml:space="preserve">3GPP Liaisons Coordinator, </w:t>
      </w:r>
      <w:hyperlink r:id="rId9" w:history="1">
        <w:r w:rsidRPr="00FD1A86">
          <w:rPr>
            <w:bCs/>
          </w:rPr>
          <w:t>mailto:3GPPLiaison@etsi.org</w:t>
        </w:r>
      </w:hyperlink>
    </w:p>
    <w:p w14:paraId="45C96846" w14:textId="5AB21261" w:rsid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2F0E5DC" w14:textId="35291DCB" w:rsidR="00FD1A86" w:rsidRDefault="00FD1A86" w:rsidP="00FD1A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1E98">
        <w:rPr>
          <w:rFonts w:ascii="Arial" w:hAnsi="Arial" w:cs="Arial"/>
          <w:bCs/>
        </w:rPr>
        <w:t>CR</w:t>
      </w:r>
    </w:p>
    <w:p w14:paraId="0EAEDD26" w14:textId="77777777" w:rsidR="00FD1A86" w:rsidRDefault="00FD1A86" w:rsidP="00FD1A86">
      <w:pPr>
        <w:rPr>
          <w:rFonts w:ascii="Arial" w:hAnsi="Arial" w:cs="Arial"/>
        </w:rPr>
      </w:pPr>
    </w:p>
    <w:p w14:paraId="53611EB7" w14:textId="77777777" w:rsidR="00FD1A86" w:rsidRDefault="00FD1A86" w:rsidP="00FD1A86">
      <w:pPr>
        <w:pStyle w:val="1"/>
      </w:pPr>
      <w:r>
        <w:t>1</w:t>
      </w:r>
      <w:r>
        <w:tab/>
        <w:t>Overall description</w:t>
      </w:r>
    </w:p>
    <w:p w14:paraId="3EC6AA77" w14:textId="76F40B4B" w:rsidR="00FD1A86" w:rsidRDefault="00FD1A86" w:rsidP="00FD1A86">
      <w:r>
        <w:t>SA1 thanks SA6 for their LS on</w:t>
      </w:r>
      <w:r w:rsidR="00054941">
        <w:t xml:space="preserve"> s</w:t>
      </w:r>
      <w:r w:rsidR="00054941" w:rsidRPr="00054941">
        <w:t>upport for managing slice for trusted third-party owned application</w:t>
      </w:r>
      <w:r>
        <w:t>.</w:t>
      </w:r>
    </w:p>
    <w:p w14:paraId="291D07DA" w14:textId="4011B415" w:rsidR="00F8039F" w:rsidRDefault="00F8039F" w:rsidP="00F8039F">
      <w:r>
        <w:t>SA1 discussed SA6 questions and can provide the following answers:</w:t>
      </w:r>
    </w:p>
    <w:p w14:paraId="367EDE01" w14:textId="638566C0" w:rsidR="00A4014B" w:rsidRDefault="00FD1A86" w:rsidP="00FD1A86">
      <w:r>
        <w:t xml:space="preserve">SA1 has </w:t>
      </w:r>
      <w:r w:rsidR="00A4014B">
        <w:t>no such requirements on managing UEs with different qualities</w:t>
      </w:r>
      <w:r w:rsidR="00A4014B">
        <w:rPr>
          <w:rFonts w:hint="eastAsia"/>
          <w:lang w:eastAsia="zh-CN"/>
        </w:rPr>
        <w:t>/</w:t>
      </w:r>
      <w:r w:rsidR="00F8039F">
        <w:rPr>
          <w:lang w:eastAsia="zh-CN"/>
        </w:rPr>
        <w:t>priority level with a slice. SA1 will take this</w:t>
      </w:r>
      <w:r w:rsidR="00F61E98">
        <w:rPr>
          <w:lang w:eastAsia="zh-CN"/>
        </w:rPr>
        <w:t xml:space="preserve"> requirement into consideration and provide a related CR.</w:t>
      </w:r>
    </w:p>
    <w:p w14:paraId="13FF07D7" w14:textId="77777777" w:rsidR="00FD1A86" w:rsidRDefault="00FD1A86" w:rsidP="00FD1A86">
      <w:pPr>
        <w:pStyle w:val="1"/>
      </w:pPr>
      <w:r>
        <w:t>2</w:t>
      </w:r>
      <w:r>
        <w:tab/>
        <w:t>Actions</w:t>
      </w:r>
    </w:p>
    <w:p w14:paraId="39DC8DE2" w14:textId="2C6057F9" w:rsidR="00FD1A86" w:rsidRDefault="00FD1A86" w:rsidP="00FD1A86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</w:t>
      </w:r>
      <w:r w:rsidR="00F8039F">
        <w:rPr>
          <w:rFonts w:ascii="Arial" w:hAnsi="Arial" w:cs="Arial"/>
          <w:b/>
        </w:rPr>
        <w:t>6</w:t>
      </w:r>
    </w:p>
    <w:p w14:paraId="5D3BFB94" w14:textId="0F357879" w:rsidR="00FD1A86" w:rsidRPr="00351284" w:rsidRDefault="00FD1A86" w:rsidP="00FD1A86">
      <w:pPr>
        <w:spacing w:after="120"/>
        <w:ind w:left="993" w:hanging="993"/>
        <w:rPr>
          <w:rFonts w:ascii="Arial" w:hAnsi="Arial" w:cs="Arial"/>
        </w:rPr>
      </w:pPr>
      <w:r w:rsidRPr="00351284">
        <w:rPr>
          <w:rFonts w:ascii="Arial" w:hAnsi="Arial" w:cs="Arial"/>
          <w:b/>
        </w:rPr>
        <w:t xml:space="preserve">ACTION: </w:t>
      </w:r>
      <w:r w:rsidRPr="00351284">
        <w:rPr>
          <w:rFonts w:ascii="Arial" w:hAnsi="Arial" w:cs="Arial"/>
          <w:b/>
        </w:rPr>
        <w:tab/>
      </w:r>
      <w:r w:rsidRPr="00351284">
        <w:t xml:space="preserve">SA1 asks </w:t>
      </w:r>
      <w:r>
        <w:t>SA</w:t>
      </w:r>
      <w:r w:rsidR="00F8039F">
        <w:t>6</w:t>
      </w:r>
      <w:r w:rsidRPr="00351284">
        <w:t xml:space="preserve"> to take the above</w:t>
      </w:r>
      <w:r w:rsidR="00F8039F">
        <w:t xml:space="preserve"> information</w:t>
      </w:r>
      <w:r w:rsidRPr="00351284">
        <w:t xml:space="preserve"> into consideration.</w:t>
      </w:r>
    </w:p>
    <w:p w14:paraId="6EA46391" w14:textId="77777777" w:rsidR="00FD1A86" w:rsidRPr="001C5CF7" w:rsidRDefault="00FD1A86" w:rsidP="00FD1A86">
      <w:pPr>
        <w:pStyle w:val="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16BF4746" w14:textId="77777777" w:rsidR="00F8039F" w:rsidRDefault="00F8039F" w:rsidP="00F8039F">
      <w:bookmarkStart w:id="6" w:name="OLE_LINK53"/>
      <w:bookmarkStart w:id="7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>
        <w:t>7</w:t>
      </w:r>
      <w:r w:rsidRPr="00EF5C74">
        <w:t>-1</w:t>
      </w:r>
      <w:r>
        <w:t>1</w:t>
      </w:r>
      <w:r w:rsidRPr="00EF5C74">
        <w:t xml:space="preserve"> </w:t>
      </w:r>
      <w:r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>
        <w:t>TBD, North America (</w:t>
      </w:r>
      <w:proofErr w:type="spellStart"/>
      <w:r>
        <w:t>fallback</w:t>
      </w:r>
      <w:proofErr w:type="spellEnd"/>
      <w:r>
        <w:t xml:space="preserve">: </w:t>
      </w:r>
      <w:r w:rsidRPr="001C5CF7">
        <w:t>Electronic Meeting</w:t>
      </w:r>
      <w:r>
        <w:t>)</w:t>
      </w:r>
    </w:p>
    <w:p w14:paraId="6AE5F0B0" w14:textId="6BBC64EE" w:rsidR="00080512" w:rsidRPr="00F8039F" w:rsidRDefault="00F8039F" w:rsidP="0009108F">
      <w:bookmarkStart w:id="8" w:name="OLE_LINK55"/>
      <w:bookmarkStart w:id="9" w:name="OLE_LINK56"/>
      <w:r w:rsidRPr="00C37814">
        <w:t>SA1#</w:t>
      </w:r>
      <w:r>
        <w:t>101</w:t>
      </w:r>
      <w:r>
        <w:tab/>
      </w:r>
      <w:bookmarkEnd w:id="8"/>
      <w:bookmarkEnd w:id="9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>Wroclaw, Poland (</w:t>
      </w:r>
      <w:proofErr w:type="spellStart"/>
      <w:r>
        <w:t>fallback</w:t>
      </w:r>
      <w:proofErr w:type="spellEnd"/>
      <w:r>
        <w:t xml:space="preserve">: </w:t>
      </w:r>
      <w:r w:rsidRPr="00C37814">
        <w:t>Electronic Meeting</w:t>
      </w:r>
      <w:r>
        <w:t>)</w:t>
      </w:r>
      <w:bookmarkEnd w:id="6"/>
      <w:bookmarkEnd w:id="7"/>
    </w:p>
    <w:sectPr w:rsidR="00080512" w:rsidRPr="00F8039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4FFE9" w14:textId="77777777" w:rsidR="00C20A1F" w:rsidRDefault="00C20A1F">
      <w:r>
        <w:separator/>
      </w:r>
    </w:p>
  </w:endnote>
  <w:endnote w:type="continuationSeparator" w:id="0">
    <w:p w14:paraId="63752CE0" w14:textId="77777777" w:rsidR="00C20A1F" w:rsidRDefault="00C20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23CF3" w14:textId="77777777" w:rsidR="00C20A1F" w:rsidRDefault="00C20A1F">
      <w:r>
        <w:separator/>
      </w:r>
    </w:p>
  </w:footnote>
  <w:footnote w:type="continuationSeparator" w:id="0">
    <w:p w14:paraId="1C8946DA" w14:textId="77777777" w:rsidR="00C20A1F" w:rsidRDefault="00C20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941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3F599D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4014B"/>
    <w:rsid w:val="00A53724"/>
    <w:rsid w:val="00A56066"/>
    <w:rsid w:val="00A63347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75DFC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20A1F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4766"/>
    <w:rsid w:val="00DA7A03"/>
    <w:rsid w:val="00DB1818"/>
    <w:rsid w:val="00DB49D0"/>
    <w:rsid w:val="00DC309B"/>
    <w:rsid w:val="00DC4DA2"/>
    <w:rsid w:val="00DD2F50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1E98"/>
    <w:rsid w:val="00F653B8"/>
    <w:rsid w:val="00F8039F"/>
    <w:rsid w:val="00F9008D"/>
    <w:rsid w:val="00FA1266"/>
    <w:rsid w:val="00FC1192"/>
    <w:rsid w:val="00FD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A58DF-7A79-40A2-ADE6-98BE3B1B2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 </cp:lastModifiedBy>
  <cp:revision>5</cp:revision>
  <cp:lastPrinted>2019-02-25T14:05:00Z</cp:lastPrinted>
  <dcterms:created xsi:type="dcterms:W3CDTF">2022-08-11T10:00:00Z</dcterms:created>
  <dcterms:modified xsi:type="dcterms:W3CDTF">2022-08-12T10:59:00Z</dcterms:modified>
</cp:coreProperties>
</file>